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60C" w:rsidRDefault="00C8160C" w:rsidP="00FF3A4F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76019" w:rsidRPr="0088704B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>ตัวชี้วัดตามภารกิจหลักของสำนัก/หน่วยงาน</w:t>
      </w:r>
      <w:r w:rsidR="00976019" w:rsidRPr="0088704B">
        <w:rPr>
          <w:rFonts w:ascii="TH SarabunPSK" w:hAnsi="TH SarabunPSK" w:cs="TH SarabunPSK"/>
          <w:b/>
          <w:bCs/>
          <w:sz w:val="30"/>
          <w:szCs w:val="30"/>
          <w:cs/>
        </w:rPr>
        <w:t>ตามแผนปฏิบัติราชการ</w:t>
      </w:r>
    </w:p>
    <w:p w:rsidR="005374C4" w:rsidRPr="00932AC9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3D7B88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  <w:r w:rsidR="003D7B88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3D7B88" w:rsidRPr="00512C1B">
        <w:rPr>
          <w:rFonts w:ascii="TH Sarabun New" w:hAnsi="TH Sarabun New" w:cs="TH Sarabun New"/>
          <w:b/>
          <w:bCs/>
          <w:spacing w:val="-4"/>
          <w:sz w:val="30"/>
          <w:szCs w:val="30"/>
          <w:cs/>
        </w:rPr>
        <w:t xml:space="preserve">ระดับความสำเร็จในการผลิตสื่อโทรทัศน์ตามโครงการสื่อเพื่อสร้างความเข้าใจอันดี                     </w:t>
      </w:r>
      <w:r w:rsidR="003D7B88">
        <w:rPr>
          <w:rFonts w:ascii="TH Sarabun New" w:hAnsi="TH Sarabun New" w:cs="TH Sarabun New"/>
          <w:b/>
          <w:bCs/>
          <w:spacing w:val="-4"/>
          <w:sz w:val="30"/>
          <w:szCs w:val="30"/>
          <w:cs/>
        </w:rPr>
        <w:tab/>
      </w:r>
      <w:r w:rsidR="003D7B88">
        <w:rPr>
          <w:rFonts w:ascii="TH Sarabun New" w:hAnsi="TH Sarabun New" w:cs="TH Sarabun New"/>
          <w:b/>
          <w:bCs/>
          <w:spacing w:val="-4"/>
          <w:sz w:val="30"/>
          <w:szCs w:val="30"/>
          <w:cs/>
        </w:rPr>
        <w:tab/>
      </w:r>
      <w:r w:rsidR="003D7B88" w:rsidRPr="00512C1B">
        <w:rPr>
          <w:rFonts w:ascii="TH Sarabun New" w:hAnsi="TH Sarabun New" w:cs="TH Sarabun New"/>
          <w:b/>
          <w:bCs/>
          <w:spacing w:val="-4"/>
          <w:sz w:val="30"/>
          <w:szCs w:val="30"/>
          <w:cs/>
        </w:rPr>
        <w:t>เพื่อประชาสัมพันธ์ผลงานสำนักงานคณะกรรมการการอุดมศึกษา</w:t>
      </w:r>
      <w:r w:rsidR="00776949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92798B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br/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3D7B88">
        <w:rPr>
          <w:rFonts w:ascii="TH SarabunPSK" w:eastAsia="Angsana New" w:hAnsi="TH SarabunPSK" w:cs="TH SarabunPSK" w:hint="cs"/>
          <w:b/>
          <w:bCs/>
          <w:snapToGrid w:val="0"/>
          <w:color w:val="000000"/>
          <w:sz w:val="30"/>
          <w:szCs w:val="30"/>
          <w:cs/>
          <w:lang w:eastAsia="th-TH"/>
        </w:rPr>
        <w:t>ระดับความสำเร็จ</w:t>
      </w:r>
    </w:p>
    <w:p w:rsidR="00BD71A4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92798B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932C19" w:rsidRDefault="00C54E4A" w:rsidP="00932C19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>-</w:t>
      </w:r>
      <w:r w:rsidR="00932C19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5374C4" w:rsidRPr="00932AC9" w:rsidRDefault="005374C4" w:rsidP="00892E47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376665" w:rsidRDefault="00976019" w:rsidP="00BD71A4">
      <w:pPr>
        <w:spacing w:before="120" w:after="12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  <w:cs/>
        </w:rPr>
        <w:t>)</w:t>
      </w:r>
      <w:r w:rsidR="00BD71A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 โดยกำหนดเกณฑ์การให้คะแนน</w:t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7938"/>
      </w:tblGrid>
      <w:tr w:rsidR="005374C4" w:rsidRPr="00932AC9" w:rsidTr="003D7B8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3D7B8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B88" w:rsidRPr="003D7B88" w:rsidRDefault="003D7B88" w:rsidP="003D7B88">
            <w:pPr>
              <w:tabs>
                <w:tab w:val="center" w:pos="4153"/>
                <w:tab w:val="right" w:pos="8306"/>
              </w:tabs>
              <w:ind w:left="-73"/>
              <w:jc w:val="thaiDistribute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3D7B88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จัดจ้างภาคเอกชนดำเนินการ</w:t>
            </w:r>
          </w:p>
          <w:p w:rsidR="003D7B88" w:rsidRPr="00F86785" w:rsidRDefault="003D7B88" w:rsidP="003D7B88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  <w:r w:rsidRPr="00F86785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-  จัดทำข้อกำหนดในการจัดจ้างตามโครงการผลิตสื่อเพื่อสร้างความเข้าใจอันดี </w:t>
            </w:r>
          </w:p>
          <w:p w:rsidR="003D7B88" w:rsidRPr="00F86785" w:rsidRDefault="003D7B88" w:rsidP="003D7B88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  <w:r w:rsidRPr="00F86785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-  ประสานงานในกระบวนการจัดจ้างตามระเบียบพัสดุเพื่อดำเนินการ </w:t>
            </w:r>
            <w:r w:rsidRPr="00F86785">
              <w:rPr>
                <w:rFonts w:ascii="TH Sarabun New" w:hAnsi="TH Sarabun New" w:cs="TH Sarabun New"/>
                <w:sz w:val="30"/>
                <w:szCs w:val="30"/>
              </w:rPr>
              <w:t>E</w:t>
            </w:r>
            <w:r w:rsidRPr="00F86785">
              <w:rPr>
                <w:rFonts w:ascii="TH Sarabun New" w:hAnsi="TH Sarabun New" w:cs="TH Sarabun New"/>
                <w:sz w:val="30"/>
                <w:szCs w:val="30"/>
                <w:cs/>
              </w:rPr>
              <w:t>-</w:t>
            </w:r>
            <w:r w:rsidRPr="00F86785">
              <w:rPr>
                <w:rFonts w:ascii="TH Sarabun New" w:hAnsi="TH Sarabun New" w:cs="TH Sarabun New"/>
                <w:sz w:val="30"/>
                <w:szCs w:val="30"/>
              </w:rPr>
              <w:t>bidding</w:t>
            </w:r>
            <w:r w:rsidRPr="00F86785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/ ได้ผู้รับจ้าง</w:t>
            </w:r>
          </w:p>
          <w:p w:rsidR="003D7B88" w:rsidRDefault="003D7B88" w:rsidP="003D7B88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  <w:r w:rsidRPr="00F86785">
              <w:rPr>
                <w:rFonts w:ascii="TH Sarabun New" w:hAnsi="TH Sarabun New" w:cs="TH Sarabun New"/>
                <w:sz w:val="30"/>
                <w:szCs w:val="30"/>
                <w:cs/>
              </w:rPr>
              <w:t>-  ประชุมเตรียมการกับผู้รับจ้าง (</w:t>
            </w:r>
            <w:r w:rsidRPr="00F86785">
              <w:rPr>
                <w:rFonts w:ascii="TH Sarabun New" w:hAnsi="TH Sarabun New" w:cs="TH Sarabun New"/>
                <w:sz w:val="30"/>
                <w:szCs w:val="30"/>
              </w:rPr>
              <w:t>Briefing</w:t>
            </w:r>
            <w:r w:rsidRPr="00F86785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) กำหนดขอบเขตการคิดสร้างสรรค์และกระบวนการผลิต             </w:t>
            </w:r>
          </w:p>
          <w:p w:rsidR="00376665" w:rsidRPr="0092798B" w:rsidRDefault="003D7B88" w:rsidP="003D7B88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F86785">
              <w:rPr>
                <w:rFonts w:ascii="TH Sarabun New" w:hAnsi="TH Sarabun New" w:cs="TH Sarabun New"/>
                <w:sz w:val="30"/>
                <w:szCs w:val="30"/>
                <w:cs/>
              </w:rPr>
              <w:t>-  กำหนดแผนการออกอากาศตามข้อเสนอของผู้รับจ้างภายใต้ข้อกำหนดในการจัดจ้าง</w:t>
            </w:r>
          </w:p>
        </w:tc>
      </w:tr>
      <w:tr w:rsidR="00376665" w:rsidRPr="00932AC9" w:rsidTr="003D7B8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B88" w:rsidRPr="003D7B88" w:rsidRDefault="003D7B88" w:rsidP="003D7B88">
            <w:pPr>
              <w:tabs>
                <w:tab w:val="center" w:pos="4153"/>
                <w:tab w:val="right" w:pos="8306"/>
              </w:tabs>
              <w:ind w:left="-73"/>
              <w:jc w:val="thaiDistribute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3D7B88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 xml:space="preserve">เตรียมการผลิตรายการในภาพรวม </w:t>
            </w:r>
          </w:p>
          <w:p w:rsidR="003D7B88" w:rsidRPr="00F86785" w:rsidRDefault="003D7B88" w:rsidP="003D7B88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  <w:r w:rsidRPr="00F86785">
              <w:rPr>
                <w:rFonts w:ascii="TH Sarabun New" w:hAnsi="TH Sarabun New" w:cs="TH Sarabun New"/>
                <w:sz w:val="30"/>
                <w:szCs w:val="30"/>
                <w:cs/>
              </w:rPr>
              <w:t>-  เข้ารับนโยบายในการผลิตรายการโทรทัศน์จากท่านเลขาธิการ ฯ</w:t>
            </w:r>
          </w:p>
          <w:p w:rsidR="003D7B88" w:rsidRPr="00F86785" w:rsidRDefault="003D7B88" w:rsidP="003D7B88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  <w:r w:rsidRPr="00F86785">
              <w:rPr>
                <w:rFonts w:ascii="TH Sarabun New" w:hAnsi="TH Sarabun New" w:cs="TH Sarabun New"/>
                <w:sz w:val="30"/>
                <w:szCs w:val="30"/>
                <w:cs/>
              </w:rPr>
              <w:t>-  ศึกษาวิเคราะห์นโยบายและประเด็นเชิงนโยบายของรัฐบาล กระทรวงศึกษาธิการ และ สกอ.</w:t>
            </w:r>
          </w:p>
          <w:p w:rsidR="003D7B88" w:rsidRPr="00F86785" w:rsidRDefault="003D7B88" w:rsidP="003D7B88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  <w:r w:rsidRPr="00F86785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- รวบรวม-สังเคราะห์-คัดเลือกโครงการในปีงบประมาณ 60 ของสำนัก/หน่วยงานต่างๆ ที่มีผลผลิต หรือผลการดำเนินงาน สนับสนุนนโยบายของรัฐมนตรีว่าการกระทรวงศึกษาธิการ </w:t>
            </w:r>
          </w:p>
          <w:p w:rsidR="003D7B88" w:rsidRPr="00F86785" w:rsidRDefault="003D7B88" w:rsidP="003D7B88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  <w:r w:rsidRPr="00F86785">
              <w:rPr>
                <w:rFonts w:ascii="TH Sarabun New" w:hAnsi="TH Sarabun New" w:cs="TH Sarabun New"/>
                <w:sz w:val="30"/>
                <w:szCs w:val="30"/>
                <w:cs/>
              </w:rPr>
              <w:t>- วางแผน เตรียมการ ดำเนินการในกระบวนการภายใน สกอ.เพื่อให้ได้สาระ 12 ประเด็น นำมาผลิตรายการและออกอากาศในรายการโทรทัศน์ 12 ตอน/ครั้ง</w:t>
            </w:r>
          </w:p>
          <w:p w:rsidR="003D7B88" w:rsidRPr="00F86785" w:rsidRDefault="003D7B88" w:rsidP="003D7B88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  <w:r w:rsidRPr="00F86785">
              <w:rPr>
                <w:rFonts w:ascii="TH Sarabun New" w:hAnsi="TH Sarabun New" w:cs="TH Sarabun New"/>
                <w:sz w:val="30"/>
                <w:szCs w:val="30"/>
                <w:cs/>
              </w:rPr>
              <w:t>-  แสวงหาข้อมูล/จัดทำแนวทางการสนทนาและคำถามในรายการ/ กำหนดตัวบุคคลหรือผู้บริหาร               ที่จะร่วมรายการ/จัดหาสถานที่/นัดหมายถ่ายทำ ให้กระบวนการทุกขั้นตอนเป็นไปตามตารางงาน</w:t>
            </w:r>
          </w:p>
          <w:p w:rsidR="00376665" w:rsidRPr="0092798B" w:rsidRDefault="003D7B88" w:rsidP="003D7B88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86785">
              <w:rPr>
                <w:rFonts w:ascii="TH Sarabun New" w:hAnsi="TH Sarabun New" w:cs="TH Sarabun New"/>
                <w:sz w:val="30"/>
                <w:szCs w:val="30"/>
                <w:cs/>
              </w:rPr>
              <w:t>-  ประสานงานกับบริษัทผู้ผลิตรายการและสถานีโทรทัศน์เพื่อการเตรียมการผลิตและออกอากาศ</w:t>
            </w:r>
          </w:p>
        </w:tc>
      </w:tr>
      <w:tr w:rsidR="00376665" w:rsidRPr="00932AC9" w:rsidTr="003D7B8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B88" w:rsidRPr="003D7B88" w:rsidRDefault="003D7B88" w:rsidP="003D7B88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3D7B88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ดำเนินการผลิตและเผยแพร่ในงวดที่ 1</w:t>
            </w:r>
          </w:p>
          <w:p w:rsidR="003D7B88" w:rsidRPr="00F86785" w:rsidRDefault="003D7B88" w:rsidP="003D7B88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  <w:r w:rsidRPr="00F86785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-  บริหารสัญญาให้เป็นไปตามเงื่อนไขตามสัญญาจ้างในงวดที่ 1 ( ตอนที่ 1-4 ) จำนวน 4 ตอน </w:t>
            </w:r>
          </w:p>
          <w:p w:rsidR="003D7B88" w:rsidRPr="00F86785" w:rsidRDefault="003D7B88" w:rsidP="003D7B88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  <w:r w:rsidRPr="00F86785">
              <w:rPr>
                <w:rFonts w:ascii="TH Sarabun New" w:hAnsi="TH Sarabun New" w:cs="TH Sarabun New"/>
                <w:sz w:val="30"/>
                <w:szCs w:val="30"/>
                <w:cs/>
              </w:rPr>
              <w:t>-  ถ่ายทำ-บันทึกเทปโทรทัศน์/ตัดต่อ-ลำดับภาพ-บันทึกเสียง-ซ้อนอักษร-กราฟฟิก/ตรวจสอบความถูกต้องสมบูรณ์ของรายการ/ส่งต้นฉบับไปสถานีเพื่อตรวจก่อนออกอากาศ</w:t>
            </w:r>
          </w:p>
          <w:p w:rsidR="003D7B88" w:rsidRPr="00F86785" w:rsidRDefault="003D7B88" w:rsidP="003D7B88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  <w:r w:rsidRPr="00F86785">
              <w:rPr>
                <w:rFonts w:ascii="TH Sarabun New" w:hAnsi="TH Sarabun New" w:cs="TH Sarabun New"/>
                <w:sz w:val="30"/>
                <w:szCs w:val="30"/>
                <w:cs/>
              </w:rPr>
              <w:t>-  เผยแพร่ออกอากาศในวันและเวลาตามสัญญา</w:t>
            </w:r>
          </w:p>
          <w:p w:rsidR="00376665" w:rsidRPr="0092798B" w:rsidRDefault="003D7B88" w:rsidP="003D7B88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86785">
              <w:rPr>
                <w:rFonts w:ascii="TH Sarabun New" w:hAnsi="TH Sarabun New" w:cs="TH Sarabun New"/>
                <w:sz w:val="30"/>
                <w:szCs w:val="30"/>
                <w:cs/>
              </w:rPr>
              <w:t>-  ควบคุมการส่งงาน ตรวจรับงาน และเบิกจ่ายเงินค่าจ้างตามแผน</w:t>
            </w:r>
          </w:p>
        </w:tc>
      </w:tr>
      <w:tr w:rsidR="00376665" w:rsidRPr="00932AC9" w:rsidTr="003D7B88">
        <w:trPr>
          <w:trHeight w:val="7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B88" w:rsidRPr="003D7B88" w:rsidRDefault="003D7B88" w:rsidP="003D7B88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3D7B88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 xml:space="preserve">ดำเนินการผลิตและเผยแพร่ในงวดที่ </w:t>
            </w:r>
            <w:r w:rsidRPr="003D7B88">
              <w:rPr>
                <w:rFonts w:ascii="TH Sarabun New" w:hAnsi="TH Sarabun New" w:cs="TH Sarabun New"/>
                <w:b/>
                <w:bCs/>
                <w:sz w:val="30"/>
                <w:szCs w:val="30"/>
              </w:rPr>
              <w:t>2</w:t>
            </w:r>
          </w:p>
          <w:p w:rsidR="003D7B88" w:rsidRPr="00F86785" w:rsidRDefault="003D7B88" w:rsidP="003D7B88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  <w:r w:rsidRPr="00F86785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-  บริหารสัญญาให้เป็นไปตามเงื่อนไขตามสัญญาจ้างในงวดที่ 2 ( ตอนที่ 5-8 ) จำนวน 4 ตอน </w:t>
            </w:r>
          </w:p>
          <w:p w:rsidR="003D7B88" w:rsidRPr="00F86785" w:rsidRDefault="003D7B88" w:rsidP="003D7B88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  <w:r w:rsidRPr="00F86785">
              <w:rPr>
                <w:rFonts w:ascii="TH Sarabun New" w:hAnsi="TH Sarabun New" w:cs="TH Sarabun New"/>
                <w:sz w:val="30"/>
                <w:szCs w:val="30"/>
                <w:cs/>
              </w:rPr>
              <w:t>-  ถ่ายทำ-บันทึกเทปโทรทัศน์/ตัดต่อ-ลำดับภาพ-บันทึกเสียง-ซ้อนอักษร-กราฟฟิก/ตรวจสอบความถูกต้องสมบูรณ์ของรายการ/ส่งต้นฉบับไปสถานีเพื่อตรวจก่อนออกอากาศ</w:t>
            </w:r>
          </w:p>
          <w:p w:rsidR="003D7B88" w:rsidRPr="00F86785" w:rsidRDefault="003D7B88" w:rsidP="003D7B88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  <w:r w:rsidRPr="00F86785">
              <w:rPr>
                <w:rFonts w:ascii="TH Sarabun New" w:hAnsi="TH Sarabun New" w:cs="TH Sarabun New"/>
                <w:sz w:val="30"/>
                <w:szCs w:val="30"/>
                <w:cs/>
              </w:rPr>
              <w:t>-  เผยแพร่ออกอากาศในวันและเวลาตามสัญญา</w:t>
            </w:r>
          </w:p>
          <w:p w:rsidR="00376665" w:rsidRPr="0092798B" w:rsidRDefault="003D7B88" w:rsidP="003D7B88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86785">
              <w:rPr>
                <w:rFonts w:ascii="TH Sarabun New" w:hAnsi="TH Sarabun New" w:cs="TH Sarabun New"/>
                <w:sz w:val="30"/>
                <w:szCs w:val="30"/>
                <w:cs/>
              </w:rPr>
              <w:t>-  ควบคุมการส่งงาน ตรวจรับงาน และเบิกจ่ายเงินค่าจ้างตามแผน</w:t>
            </w:r>
          </w:p>
        </w:tc>
      </w:tr>
      <w:tr w:rsidR="00376665" w:rsidRPr="00932AC9" w:rsidTr="003D7B8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B88" w:rsidRDefault="003D7B88" w:rsidP="003D7B88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  <w:r w:rsidRPr="00AA187A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ดำเนินการผลิตและเผยแพร่ในงวดที่ </w:t>
            </w:r>
            <w:r>
              <w:rPr>
                <w:rFonts w:ascii="TH Sarabun New" w:hAnsi="TH Sarabun New" w:cs="TH Sarabun New"/>
                <w:sz w:val="30"/>
                <w:szCs w:val="30"/>
              </w:rPr>
              <w:t>3</w:t>
            </w:r>
          </w:p>
          <w:p w:rsidR="003D7B88" w:rsidRPr="00F86785" w:rsidRDefault="003D7B88" w:rsidP="003D7B88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  <w:r w:rsidRPr="00F86785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-  บริหารสัญญาให้เป็นไปตามเงื่อนไขตามสัญญาจ้างในงวดที่ 3 ( ตอนที่ 9-12 ) จำนวน 4 ตอน </w:t>
            </w:r>
          </w:p>
          <w:p w:rsidR="003D7B88" w:rsidRPr="00F86785" w:rsidRDefault="003D7B88" w:rsidP="003D7B88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  <w:r w:rsidRPr="00F86785">
              <w:rPr>
                <w:rFonts w:ascii="TH Sarabun New" w:hAnsi="TH Sarabun New" w:cs="TH Sarabun New"/>
                <w:sz w:val="30"/>
                <w:szCs w:val="30"/>
                <w:cs/>
              </w:rPr>
              <w:t>-  ถ่ายทำ-บันทึกเทปโทรทัศน์/ตัดต่อ-ลำดับภาพ-บันทึกเสียง-ซ้อนอักษร-กราฟฟิก/ตรวจสอบความถูกต้องสมบูรณ์ของรายการ/ส่งต้นฉบับไปสถานีเพื่อตรวจก่อนออกอากาศ</w:t>
            </w:r>
          </w:p>
          <w:p w:rsidR="003D7B88" w:rsidRPr="00F86785" w:rsidRDefault="003D7B88" w:rsidP="003D7B88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  <w:r w:rsidRPr="00F86785">
              <w:rPr>
                <w:rFonts w:ascii="TH Sarabun New" w:hAnsi="TH Sarabun New" w:cs="TH Sarabun New"/>
                <w:sz w:val="30"/>
                <w:szCs w:val="30"/>
                <w:cs/>
              </w:rPr>
              <w:t>-  เผยแพร่ออกอากาศในวันและเวลาตามสัญญา</w:t>
            </w:r>
          </w:p>
          <w:p w:rsidR="003D7B88" w:rsidRPr="00F86785" w:rsidRDefault="003D7B88" w:rsidP="003D7B88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  <w:r w:rsidRPr="00F86785">
              <w:rPr>
                <w:rFonts w:ascii="TH Sarabun New" w:hAnsi="TH Sarabun New" w:cs="TH Sarabun New"/>
                <w:sz w:val="30"/>
                <w:szCs w:val="30"/>
                <w:cs/>
              </w:rPr>
              <w:t>-  ควบคุมการส่งงาน ตรวจรับงาน และเบิกจ่ายเงินค่าจ้างตามแผน</w:t>
            </w:r>
          </w:p>
          <w:p w:rsidR="00376665" w:rsidRPr="0092798B" w:rsidRDefault="003D7B88" w:rsidP="003D7B8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86785">
              <w:rPr>
                <w:rFonts w:ascii="TH Sarabun New" w:hAnsi="TH Sarabun New" w:cs="TH Sarabun New"/>
                <w:sz w:val="30"/>
                <w:szCs w:val="30"/>
                <w:cs/>
              </w:rPr>
              <w:t>-  ขยายผลการประชาสัมพันธ์ไปยังสื่ออื่นๆ เพื่อความคุ้มค่าในการใช้จ่ายงบประมาณ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21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417"/>
      </w:tblGrid>
      <w:tr w:rsidR="005374C4" w:rsidRPr="00932AC9" w:rsidTr="00465674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174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D71A4" w:rsidRPr="00932AC9" w:rsidTr="00465674">
        <w:tc>
          <w:tcPr>
            <w:tcW w:w="371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7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2561</w:t>
            </w:r>
          </w:p>
        </w:tc>
      </w:tr>
      <w:tr w:rsidR="00376665" w:rsidRPr="003D7B88" w:rsidTr="00465674">
        <w:trPr>
          <w:trHeight w:val="418"/>
        </w:trPr>
        <w:tc>
          <w:tcPr>
            <w:tcW w:w="3710" w:type="dxa"/>
            <w:vAlign w:val="center"/>
          </w:tcPr>
          <w:p w:rsidR="00376665" w:rsidRPr="003D7B88" w:rsidRDefault="003D7B88" w:rsidP="003D7B88">
            <w:pPr>
              <w:spacing w:before="100" w:beforeAutospacing="1" w:after="100" w:afterAutospacing="1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D7B88">
              <w:rPr>
                <w:rFonts w:ascii="TH Sarabun New" w:hAnsi="TH Sarabun New" w:cs="TH Sarabun New"/>
                <w:spacing w:val="-4"/>
                <w:sz w:val="30"/>
                <w:szCs w:val="30"/>
                <w:cs/>
              </w:rPr>
              <w:t>ระดับความสำเร็จในการผลิตสื่อโทรทัศน์ตามโครงการสื่อเพื่อสร้างความเข้าใจอันดี                     เพื่อประชาสัมพันธ์ผลงานสำนักงานคณะกรรมการการอุด</w:t>
            </w:r>
            <w:bookmarkStart w:id="0" w:name="_GoBack"/>
            <w:bookmarkEnd w:id="0"/>
            <w:r w:rsidRPr="003D7B88">
              <w:rPr>
                <w:rFonts w:ascii="TH Sarabun New" w:hAnsi="TH Sarabun New" w:cs="TH Sarabun New"/>
                <w:spacing w:val="-4"/>
                <w:sz w:val="30"/>
                <w:szCs w:val="30"/>
                <w:cs/>
              </w:rPr>
              <w:t>มศึกษา</w:t>
            </w:r>
          </w:p>
        </w:tc>
        <w:tc>
          <w:tcPr>
            <w:tcW w:w="1330" w:type="dxa"/>
          </w:tcPr>
          <w:p w:rsidR="00376665" w:rsidRPr="003D7B88" w:rsidRDefault="003D7B88" w:rsidP="00376665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D7B88">
              <w:rPr>
                <w:rFonts w:ascii="TH SarabunPSK" w:eastAsia="Angsana New" w:hAnsi="TH SarabunPSK" w:cs="TH SarabunPSK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416" w:type="dxa"/>
          </w:tcPr>
          <w:p w:rsidR="00376665" w:rsidRPr="003D7B88" w:rsidRDefault="00376665" w:rsidP="0092798B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376665" w:rsidRPr="003D7B88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:rsidR="00376665" w:rsidRPr="003D7B88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</w:p>
    <w:p w:rsidR="00B3100A" w:rsidRPr="00501C23" w:rsidRDefault="00B3100A" w:rsidP="00B3100A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</w:p>
    <w:p w:rsidR="00AF19F0" w:rsidRPr="00B3100A" w:rsidRDefault="00AF19F0" w:rsidP="00AF19F0">
      <w:pPr>
        <w:rPr>
          <w:rFonts w:ascii="TH SarabunPSK" w:hAnsi="TH SarabunPSK" w:cs="TH SarabunPSK"/>
          <w:sz w:val="30"/>
          <w:szCs w:val="30"/>
        </w:rPr>
      </w:pPr>
    </w:p>
    <w:p w:rsidR="00095820" w:rsidRPr="00932AC9" w:rsidRDefault="00095820" w:rsidP="00AF19F0">
      <w:pPr>
        <w:pStyle w:val="FootnoteText"/>
        <w:rPr>
          <w:rFonts w:ascii="TH SarabunPSK" w:hAnsi="TH SarabunPSK" w:cs="TH SarabunPSK"/>
          <w:sz w:val="30"/>
          <w:szCs w:val="30"/>
        </w:rPr>
      </w:pPr>
    </w:p>
    <w:sectPr w:rsidR="00095820" w:rsidRPr="00932AC9" w:rsidSect="000C3FBF">
      <w:headerReference w:type="default" r:id="rId8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4D4F" w:rsidRDefault="00E64D4F" w:rsidP="007C7324">
      <w:r>
        <w:separator/>
      </w:r>
    </w:p>
  </w:endnote>
  <w:endnote w:type="continuationSeparator" w:id="0">
    <w:p w:rsidR="00E64D4F" w:rsidRDefault="00E64D4F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4D4F" w:rsidRDefault="00E64D4F" w:rsidP="007C7324">
      <w:r>
        <w:separator/>
      </w:r>
    </w:p>
  </w:footnote>
  <w:footnote w:type="continuationSeparator" w:id="0">
    <w:p w:rsidR="00E64D4F" w:rsidRDefault="00E64D4F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324" w:rsidRDefault="00C95B8C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-461645</wp:posOffset>
              </wp:positionH>
              <wp:positionV relativeFrom="paragraph">
                <wp:posOffset>-76835</wp:posOffset>
              </wp:positionV>
              <wp:extent cx="6333490" cy="457200"/>
              <wp:effectExtent l="5080" t="0" r="0" b="63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cs="Browallia New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</w:t>
                            </w:r>
                            <w:r w:rsidR="00A3651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97601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พ.ศ. </w:t>
                            </w:r>
                            <w:r w:rsidRPr="005223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</w:t>
                            </w:r>
                            <w:r w:rsidR="00C8160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</w:t>
                            </w:r>
                            <w:r w:rsidR="00BD71A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6.35pt;margin-top:-6.0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cs="Browallia New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</w:t>
                      </w:r>
                      <w:r w:rsidR="00A3651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97601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พ.ศ. </w:t>
                      </w:r>
                      <w:r w:rsidRPr="005223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</w:t>
                      </w:r>
                      <w:r w:rsidR="00C8160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</w:t>
                      </w:r>
                      <w:r w:rsidR="00BD71A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12ED0"/>
    <w:rsid w:val="000778D4"/>
    <w:rsid w:val="00095820"/>
    <w:rsid w:val="000C3FBF"/>
    <w:rsid w:val="000E5AFB"/>
    <w:rsid w:val="00111F93"/>
    <w:rsid w:val="001D5F4A"/>
    <w:rsid w:val="00200817"/>
    <w:rsid w:val="002013E6"/>
    <w:rsid w:val="00210A35"/>
    <w:rsid w:val="00247726"/>
    <w:rsid w:val="002A3F2D"/>
    <w:rsid w:val="003339F5"/>
    <w:rsid w:val="0034377A"/>
    <w:rsid w:val="003553DF"/>
    <w:rsid w:val="00376665"/>
    <w:rsid w:val="003836B1"/>
    <w:rsid w:val="0038412D"/>
    <w:rsid w:val="00392F56"/>
    <w:rsid w:val="003B06A1"/>
    <w:rsid w:val="003B7CC5"/>
    <w:rsid w:val="003D7B88"/>
    <w:rsid w:val="0043205B"/>
    <w:rsid w:val="00433B1E"/>
    <w:rsid w:val="00447FBD"/>
    <w:rsid w:val="004545A4"/>
    <w:rsid w:val="00465674"/>
    <w:rsid w:val="004768FD"/>
    <w:rsid w:val="004A61EA"/>
    <w:rsid w:val="004E5483"/>
    <w:rsid w:val="0051089E"/>
    <w:rsid w:val="005223A2"/>
    <w:rsid w:val="005374C4"/>
    <w:rsid w:val="00561635"/>
    <w:rsid w:val="00567082"/>
    <w:rsid w:val="005F5D6F"/>
    <w:rsid w:val="00632D81"/>
    <w:rsid w:val="006A1F9F"/>
    <w:rsid w:val="006A4C41"/>
    <w:rsid w:val="007105A3"/>
    <w:rsid w:val="00776949"/>
    <w:rsid w:val="007A12A4"/>
    <w:rsid w:val="007C7324"/>
    <w:rsid w:val="007E1078"/>
    <w:rsid w:val="00806D0B"/>
    <w:rsid w:val="00823220"/>
    <w:rsid w:val="00857003"/>
    <w:rsid w:val="00862C59"/>
    <w:rsid w:val="008767C9"/>
    <w:rsid w:val="00892E47"/>
    <w:rsid w:val="00893057"/>
    <w:rsid w:val="008B24EA"/>
    <w:rsid w:val="008F6B9A"/>
    <w:rsid w:val="0092798B"/>
    <w:rsid w:val="00932AC9"/>
    <w:rsid w:val="00932C19"/>
    <w:rsid w:val="009373AC"/>
    <w:rsid w:val="009679B4"/>
    <w:rsid w:val="00976019"/>
    <w:rsid w:val="009926AE"/>
    <w:rsid w:val="009E18AE"/>
    <w:rsid w:val="009E6CB7"/>
    <w:rsid w:val="009E7232"/>
    <w:rsid w:val="00A12D0E"/>
    <w:rsid w:val="00A27710"/>
    <w:rsid w:val="00A36517"/>
    <w:rsid w:val="00A76D10"/>
    <w:rsid w:val="00A85442"/>
    <w:rsid w:val="00AF19F0"/>
    <w:rsid w:val="00B3100A"/>
    <w:rsid w:val="00B423C7"/>
    <w:rsid w:val="00BA6F4E"/>
    <w:rsid w:val="00BD1ED1"/>
    <w:rsid w:val="00BD5C25"/>
    <w:rsid w:val="00BD71A4"/>
    <w:rsid w:val="00C216F2"/>
    <w:rsid w:val="00C50638"/>
    <w:rsid w:val="00C54E4A"/>
    <w:rsid w:val="00C8160C"/>
    <w:rsid w:val="00C95B8C"/>
    <w:rsid w:val="00CA68CA"/>
    <w:rsid w:val="00D35FF2"/>
    <w:rsid w:val="00DD56EA"/>
    <w:rsid w:val="00E473C4"/>
    <w:rsid w:val="00E64D4F"/>
    <w:rsid w:val="00EA352E"/>
    <w:rsid w:val="00F31579"/>
    <w:rsid w:val="00F97B41"/>
    <w:rsid w:val="00FA729F"/>
    <w:rsid w:val="00FB4AD9"/>
    <w:rsid w:val="00FD4EED"/>
    <w:rsid w:val="00FE28D2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ACF2BC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01101-F61E-4671-AA5B-1ABE9C8D5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7</TotalTime>
  <Pages>2</Pages>
  <Words>544</Words>
  <Characters>3103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สุทิน เชยชม</cp:lastModifiedBy>
  <cp:revision>5</cp:revision>
  <cp:lastPrinted>2013-03-01T03:26:00Z</cp:lastPrinted>
  <dcterms:created xsi:type="dcterms:W3CDTF">2018-12-28T06:06:00Z</dcterms:created>
  <dcterms:modified xsi:type="dcterms:W3CDTF">2018-12-28T08:22:00Z</dcterms:modified>
</cp:coreProperties>
</file>